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5BA40" w14:textId="77777777" w:rsidR="00AD338A" w:rsidRDefault="00AD338A" w:rsidP="00AD33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MOLET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d.1407)</w:t>
      </w:r>
    </w:p>
    <w:p w14:paraId="67E71106" w14:textId="77777777" w:rsidR="00AD338A" w:rsidRDefault="00AD338A" w:rsidP="00AD33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268502F9" w14:textId="77777777" w:rsidR="00AD338A" w:rsidRDefault="00AD338A" w:rsidP="00AD33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7CFE498" w14:textId="77777777" w:rsidR="00AD338A" w:rsidRDefault="00AD338A" w:rsidP="00AD33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D8188C3" w14:textId="77777777" w:rsidR="00AD338A" w:rsidRDefault="00AD338A" w:rsidP="00AD338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Oct.1407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his Will.    </w:t>
      </w:r>
    </w:p>
    <w:p w14:paraId="4D68901C" w14:textId="77777777" w:rsidR="00AD338A" w:rsidRDefault="00AD338A" w:rsidP="00AD338A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p.249)</w:t>
      </w:r>
    </w:p>
    <w:p w14:paraId="3F6D51E5" w14:textId="77777777" w:rsidR="00AD338A" w:rsidRDefault="00AD338A" w:rsidP="00AD33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his Will.   (ibid.)</w:t>
      </w:r>
    </w:p>
    <w:p w14:paraId="5FEBA238" w14:textId="77777777" w:rsidR="00AD338A" w:rsidRDefault="00AD338A" w:rsidP="00AD33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BB2AFD" w14:textId="77777777" w:rsidR="00AD338A" w:rsidRDefault="00AD338A" w:rsidP="00AD338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06D1449" w14:textId="77777777" w:rsidR="00AD338A" w:rsidRDefault="00AD338A" w:rsidP="00AD338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March 2022</w:t>
      </w:r>
    </w:p>
    <w:p w14:paraId="4AA091FE" w14:textId="11E7EC71" w:rsidR="00BA00AB" w:rsidRPr="00EB3209" w:rsidRDefault="00D17F1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BCE99" w14:textId="77777777" w:rsidR="00AD338A" w:rsidRDefault="00AD338A" w:rsidP="009139A6">
      <w:r>
        <w:separator/>
      </w:r>
    </w:p>
  </w:endnote>
  <w:endnote w:type="continuationSeparator" w:id="0">
    <w:p w14:paraId="04AD1053" w14:textId="77777777" w:rsidR="00AD338A" w:rsidRDefault="00AD338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BA77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0538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</w:t>
    </w:r>
    <w:proofErr w:type="gramStart"/>
    <w:r w:rsidRPr="009139A6">
      <w:rPr>
        <w:rFonts w:ascii="Times New Roman" w:hAnsi="Times New Roman"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FC1D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0D9D09" w14:textId="77777777" w:rsidR="00AD338A" w:rsidRDefault="00AD338A" w:rsidP="009139A6">
      <w:r>
        <w:separator/>
      </w:r>
    </w:p>
  </w:footnote>
  <w:footnote w:type="continuationSeparator" w:id="0">
    <w:p w14:paraId="756E4901" w14:textId="77777777" w:rsidR="00AD338A" w:rsidRDefault="00AD338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4DAD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1092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92D1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38A"/>
    <w:rsid w:val="000666E0"/>
    <w:rsid w:val="002510B7"/>
    <w:rsid w:val="005C130B"/>
    <w:rsid w:val="00826F5C"/>
    <w:rsid w:val="009139A6"/>
    <w:rsid w:val="009448BB"/>
    <w:rsid w:val="00A3176C"/>
    <w:rsid w:val="00AD338A"/>
    <w:rsid w:val="00AE65F8"/>
    <w:rsid w:val="00BA00AB"/>
    <w:rsid w:val="00CB4ED9"/>
    <w:rsid w:val="00D17F1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7E8DAF"/>
  <w15:chartTrackingRefBased/>
  <w15:docId w15:val="{4621CDFA-9E2D-4A25-A823-4361CC732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338A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7</TotalTime>
  <Pages>1</Pages>
  <Words>55</Words>
  <Characters>316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2022-04-26T09:51:00Z</dcterms:created>
  <dcterms:modified xsi:type="dcterms:W3CDTF">2022-04-26T09:58:00Z</dcterms:modified>
</cp:coreProperties>
</file>